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188A35E2" w14:textId="77777777" w:rsidR="001611AB" w:rsidRDefault="00CE0D4F" w:rsidP="001611AB">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5C5D28">
        <w:rPr>
          <w:rFonts w:asciiTheme="minorHAnsi" w:hAnsiTheme="minorHAnsi" w:cs="Arial"/>
          <w:sz w:val="22"/>
        </w:rPr>
        <w:t>la réalisation d’une</w:t>
      </w:r>
      <w:r w:rsidR="001611AB">
        <w:rPr>
          <w:rFonts w:asciiTheme="minorHAnsi" w:hAnsiTheme="minorHAnsi" w:cs="Arial"/>
          <w:sz w:val="22"/>
        </w:rPr>
        <w:t xml:space="preserve"> : </w:t>
      </w:r>
    </w:p>
    <w:p w14:paraId="2D14317D" w14:textId="3A2E2D3C" w:rsidR="001611AB" w:rsidRDefault="001611AB" w:rsidP="001611AB">
      <w:pPr>
        <w:spacing w:before="120" w:line="240" w:lineRule="auto"/>
        <w:jc w:val="both"/>
        <w:rPr>
          <w:rFonts w:asciiTheme="minorHAnsi" w:hAnsiTheme="minorHAnsi" w:cs="Arial"/>
          <w:b/>
          <w:sz w:val="22"/>
        </w:rPr>
      </w:pPr>
      <w:r w:rsidRPr="001611AB">
        <w:rPr>
          <w:rFonts w:asciiTheme="minorHAnsi" w:hAnsiTheme="minorHAnsi" w:cs="Arial"/>
          <w:b/>
          <w:sz w:val="22"/>
        </w:rPr>
        <w:t xml:space="preserve">Etude de marché, produit d'épargne réglementée destiné à la diaspora et aux résidents gabonais pour la CDC du Gabon dans le cadre du projet DIASDEV </w:t>
      </w:r>
    </w:p>
    <w:p w14:paraId="63BD8AEF" w14:textId="15EFD6E8" w:rsidR="003C5E0F" w:rsidRPr="00B674D3" w:rsidRDefault="003C5E0F" w:rsidP="001611AB">
      <w:pPr>
        <w:spacing w:before="120" w:line="240" w:lineRule="auto"/>
        <w:jc w:val="both"/>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3EE013C" w14:textId="21D99F7B" w:rsidR="005C5D28"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w:t>
      </w:r>
      <w:r w:rsidR="005C5D28">
        <w:rPr>
          <w:rFonts w:asciiTheme="minorHAnsi" w:hAnsiTheme="minorHAnsi" w:cs="Arial"/>
          <w:sz w:val="22"/>
        </w:rPr>
        <w:t>ns le cad</w:t>
      </w:r>
      <w:r w:rsidR="00816214">
        <w:rPr>
          <w:rFonts w:asciiTheme="minorHAnsi" w:hAnsiTheme="minorHAnsi" w:cs="Arial"/>
          <w:sz w:val="22"/>
        </w:rPr>
        <w:t>re de la consultation de</w:t>
      </w:r>
      <w:r w:rsidR="005C5D28">
        <w:rPr>
          <w:rFonts w:asciiTheme="minorHAnsi" w:hAnsiTheme="minorHAnsi" w:cs="Arial"/>
          <w:sz w:val="22"/>
        </w:rPr>
        <w:t xml:space="preserve"> : </w:t>
      </w:r>
    </w:p>
    <w:p w14:paraId="55B86613" w14:textId="77777777" w:rsidR="001611AB" w:rsidRDefault="001611AB" w:rsidP="00917221">
      <w:pPr>
        <w:spacing w:before="360"/>
        <w:rPr>
          <w:rFonts w:asciiTheme="minorHAnsi" w:hAnsiTheme="minorHAnsi" w:cs="Arial"/>
          <w:b/>
          <w:sz w:val="22"/>
        </w:rPr>
      </w:pPr>
      <w:r w:rsidRPr="001611AB">
        <w:rPr>
          <w:rFonts w:asciiTheme="minorHAnsi" w:hAnsiTheme="minorHAnsi" w:cs="Arial"/>
          <w:b/>
          <w:sz w:val="22"/>
        </w:rPr>
        <w:t xml:space="preserve">Etude de marché, produit d'épargne réglementée destiné à la diaspora et aux résidents gabonais pour la CDC du Gabon dans le cadre du projet DIASDEV </w:t>
      </w:r>
    </w:p>
    <w:p w14:paraId="55288F6B" w14:textId="34F5D350"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2563EC81" w:rsidR="00C43FF9" w:rsidRPr="0064446E" w:rsidRDefault="005C5D28" w:rsidP="005C5D28">
      <w:pPr>
        <w:spacing w:before="120" w:line="240" w:lineRule="auto"/>
        <w:jc w:val="both"/>
        <w:rPr>
          <w:rFonts w:asciiTheme="minorHAnsi" w:hAnsiTheme="minorHAnsi" w:cs="Arial"/>
          <w:i/>
          <w:sz w:val="22"/>
        </w:rPr>
      </w:pPr>
      <w:r w:rsidRPr="005C5D28">
        <w:rPr>
          <w:rFonts w:asciiTheme="minorHAnsi" w:hAnsiTheme="minorHAnsi" w:cs="Arial"/>
          <w:i/>
          <w:sz w:val="22"/>
        </w:rPr>
        <w:t>Sans objet – non demandé</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1774C4D" w14:textId="77777777" w:rsidR="005C5D28" w:rsidRPr="005C5D28" w:rsidRDefault="005C5D28" w:rsidP="005C5D28">
      <w:pPr>
        <w:spacing w:before="120" w:line="240" w:lineRule="auto"/>
        <w:jc w:val="both"/>
        <w:rPr>
          <w:rFonts w:asciiTheme="minorHAnsi" w:hAnsiTheme="minorHAnsi" w:cs="Arial"/>
          <w:i/>
          <w:sz w:val="22"/>
        </w:rPr>
      </w:pPr>
      <w:r w:rsidRPr="005C5D28">
        <w:rPr>
          <w:rFonts w:asciiTheme="minorHAnsi" w:hAnsiTheme="minorHAnsi" w:cs="Arial"/>
          <w:i/>
          <w:sz w:val="22"/>
        </w:rPr>
        <w:t>Sans objet – non demandé</w:t>
      </w:r>
    </w:p>
    <w:p w14:paraId="659C28D8" w14:textId="5C8749C7" w:rsidR="00D73590" w:rsidRDefault="00D73590" w:rsidP="005C5D28">
      <w:pPr>
        <w:spacing w:before="120" w:line="240" w:lineRule="auto"/>
        <w:jc w:val="both"/>
        <w:rPr>
          <w:rFonts w:asciiTheme="minorHAnsi" w:hAnsiTheme="minorHAnsi" w:cs="Arial"/>
          <w:sz w:val="22"/>
        </w:rPr>
      </w:pPr>
      <w:r>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409B2FFA" w14:textId="7AB35193" w:rsidR="001611AB" w:rsidRDefault="00BB0798" w:rsidP="001611AB">
      <w:pPr>
        <w:pBdr>
          <w:top w:val="single" w:sz="4" w:space="1" w:color="auto"/>
          <w:left w:val="single" w:sz="4" w:space="4" w:color="auto"/>
          <w:bottom w:val="single" w:sz="4" w:space="1" w:color="auto"/>
          <w:right w:val="single" w:sz="4" w:space="4" w:color="auto"/>
        </w:pBdr>
        <w:snapToGrid w:val="0"/>
        <w:rPr>
          <w:rFonts w:ascii="Calibri" w:hAnsi="Calibri"/>
          <w:sz w:val="22"/>
          <w:szCs w:val="22"/>
          <w:highlight w:val="lightGray"/>
        </w:rPr>
      </w:pPr>
      <w:r w:rsidRPr="00BB0798">
        <w:rPr>
          <w:rFonts w:ascii="Calibri" w:hAnsi="Calibri"/>
          <w:sz w:val="22"/>
          <w:szCs w:val="22"/>
        </w:rPr>
        <w:t xml:space="preserve">Objet du contrat : </w:t>
      </w:r>
      <w:r w:rsidR="001611AB" w:rsidRPr="001611AB">
        <w:rPr>
          <w:rFonts w:ascii="Calibri" w:hAnsi="Calibri"/>
          <w:sz w:val="22"/>
          <w:szCs w:val="22"/>
        </w:rPr>
        <w:t>Etude de marché, produit d'épargne réglementée destiné à la diaspora et aux résidents gabonais pour la CDC du Gabon dans le cadre du projet DIASDEV</w:t>
      </w:r>
      <w:bookmarkStart w:id="0" w:name="_GoBack"/>
      <w:bookmarkEnd w:id="0"/>
    </w:p>
    <w:p w14:paraId="12066D35" w14:textId="77777777" w:rsidR="001611AB" w:rsidRDefault="001611AB" w:rsidP="00BB0798">
      <w:pPr>
        <w:snapToGrid w:val="0"/>
        <w:spacing w:before="40" w:after="40"/>
        <w:jc w:val="both"/>
        <w:rPr>
          <w:rFonts w:ascii="Calibri" w:hAnsi="Calibri"/>
          <w:sz w:val="22"/>
          <w:szCs w:val="22"/>
          <w:highlight w:val="lightGray"/>
        </w:rPr>
      </w:pPr>
    </w:p>
    <w:p w14:paraId="675A588F" w14:textId="0D585D78"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F85376"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21859840"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8601F9" w14:textId="77777777" w:rsidR="00F85376" w:rsidRDefault="00F85376">
      <w:r>
        <w:separator/>
      </w:r>
    </w:p>
  </w:endnote>
  <w:endnote w:type="continuationSeparator" w:id="0">
    <w:p w14:paraId="5447975B" w14:textId="77777777" w:rsidR="00F85376" w:rsidRDefault="00F853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19B09362"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611AB">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611AB">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44E421EB"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611AB">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611AB">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246F5FD0"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611AB">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611AB">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34B52746"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611AB">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611AB">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F85376"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88F1BAE" w14:textId="77777777" w:rsidR="00F85376" w:rsidRDefault="00F85376">
      <w:r>
        <w:separator/>
      </w:r>
    </w:p>
  </w:footnote>
  <w:footnote w:type="continuationSeparator" w:id="0">
    <w:p w14:paraId="5E792C45" w14:textId="77777777" w:rsidR="00F85376" w:rsidRDefault="00F85376">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11AB"/>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0933"/>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5D28"/>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6214"/>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5376"/>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2F1037-4132-4765-B6F4-29B3CF259F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26</TotalTime>
  <Pages>6</Pages>
  <Words>1538</Words>
  <Characters>8461</Characters>
  <Application>Microsoft Office Word</Application>
  <DocSecurity>0</DocSecurity>
  <Lines>70</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9980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Aline JAEGLE</cp:lastModifiedBy>
  <cp:revision>6</cp:revision>
  <cp:lastPrinted>2016-03-24T23:23:00Z</cp:lastPrinted>
  <dcterms:created xsi:type="dcterms:W3CDTF">2023-02-01T08:32:00Z</dcterms:created>
  <dcterms:modified xsi:type="dcterms:W3CDTF">2025-10-13T09:24:00Z</dcterms:modified>
</cp:coreProperties>
</file>